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86" w:rsidRDefault="00906C86" w:rsidP="006C2D8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TABELLA A - ALLEGATA ALL'AVVISO PUBBLICO</w:t>
      </w:r>
    </w:p>
    <w:p w:rsidR="00906C86" w:rsidRDefault="00906C86" w:rsidP="006C2D8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906C86" w:rsidRPr="00EC0EF8" w:rsidRDefault="00906C86" w:rsidP="006C2D8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6C2D80">
        <w:rPr>
          <w:b/>
          <w:bCs/>
          <w:sz w:val="28"/>
          <w:szCs w:val="28"/>
        </w:rPr>
        <w:t xml:space="preserve">Titoli valutabili per l’istanza di </w:t>
      </w:r>
      <w:r>
        <w:rPr>
          <w:b/>
          <w:bCs/>
          <w:sz w:val="28"/>
          <w:szCs w:val="28"/>
        </w:rPr>
        <w:t xml:space="preserve">Formatore per i </w:t>
      </w:r>
      <w:r w:rsidRPr="006C2D80">
        <w:rPr>
          <w:b/>
          <w:bCs/>
          <w:sz w:val="28"/>
          <w:szCs w:val="28"/>
        </w:rPr>
        <w:t xml:space="preserve">Corsi di formazione ATA di cui </w:t>
      </w:r>
      <w:r w:rsidRPr="00EC0EF8">
        <w:rPr>
          <w:b/>
          <w:bCs/>
          <w:sz w:val="28"/>
          <w:szCs w:val="28"/>
        </w:rPr>
        <w:t>all’art. 23 comma 1 lettera b) del D.M. 435/2015 e D.D. n. 863 del 5/8/2015</w:t>
      </w:r>
    </w:p>
    <w:p w:rsidR="00906C86" w:rsidRPr="006C2D80" w:rsidRDefault="00906C86" w:rsidP="0060522C">
      <w:pPr>
        <w:autoSpaceDE w:val="0"/>
        <w:autoSpaceDN w:val="0"/>
        <w:adjustRightInd w:val="0"/>
        <w:spacing w:after="0" w:line="240" w:lineRule="auto"/>
      </w:pPr>
    </w:p>
    <w:p w:rsidR="00906C86" w:rsidRPr="006C2D80" w:rsidRDefault="00906C86" w:rsidP="0060522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6C2D80">
        <w:rPr>
          <w:b/>
          <w:bCs/>
          <w:sz w:val="24"/>
          <w:szCs w:val="24"/>
        </w:rPr>
        <w:t>Titoli valutabili</w:t>
      </w:r>
    </w:p>
    <w:p w:rsidR="00906C86" w:rsidRPr="006C2D80" w:rsidRDefault="00906C86" w:rsidP="0060522C">
      <w:pPr>
        <w:autoSpaceDE w:val="0"/>
        <w:autoSpaceDN w:val="0"/>
        <w:adjustRightInd w:val="0"/>
        <w:spacing w:after="0" w:line="240" w:lineRule="auto"/>
        <w:jc w:val="center"/>
      </w:pP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  <w:r w:rsidRPr="006C2D80">
        <w:rPr>
          <w:b/>
          <w:bCs/>
        </w:rPr>
        <w:t>A)</w:t>
      </w:r>
      <w:r w:rsidRPr="006C2D80">
        <w:t xml:space="preserve"> Servizio effettivamente prestato in qualità di Tutor nei corsi di formazione per il personale ATA – ex art.3 Intesa 20 Luglio 2004 – 1° segmento formativo (Punti 2 per ogni corso –massimo valutabile 5 corsi)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6C2D80">
        <w:rPr>
          <w:b/>
          <w:bCs/>
        </w:rPr>
        <w:t>TOTALE A (MAX 10)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  <w:r w:rsidRPr="006C2D80">
        <w:rPr>
          <w:b/>
          <w:bCs/>
        </w:rPr>
        <w:t>B)</w:t>
      </w:r>
      <w:r w:rsidRPr="006C2D80">
        <w:t xml:space="preserve"> Servizio effettivamente prestato in qualità di Tutor/Esperto nei corsi di formazione per il personale ATA – ex art.7 Accordo 10 Maggio 2006 – 2° segmento formativo (Punti 4 per ogni corso – massimo valutabile 5 corsi)</w:t>
      </w:r>
    </w:p>
    <w:p w:rsidR="00906C86" w:rsidRDefault="00906C86" w:rsidP="006C2D80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6C2D80">
        <w:rPr>
          <w:b/>
          <w:bCs/>
        </w:rPr>
        <w:t>TOTALE B (MAX 20)</w:t>
      </w:r>
    </w:p>
    <w:p w:rsidR="00906C86" w:rsidRDefault="00906C86" w:rsidP="006C2D80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906C86" w:rsidRPr="006C2D80" w:rsidRDefault="00906C86" w:rsidP="00E539E5">
      <w:pPr>
        <w:autoSpaceDE w:val="0"/>
        <w:autoSpaceDN w:val="0"/>
        <w:adjustRightInd w:val="0"/>
        <w:spacing w:after="0" w:line="240" w:lineRule="auto"/>
        <w:jc w:val="both"/>
      </w:pPr>
      <w:r>
        <w:rPr>
          <w:b/>
          <w:bCs/>
        </w:rPr>
        <w:t xml:space="preserve">C) </w:t>
      </w:r>
      <w:r w:rsidRPr="006C2D80">
        <w:t>Servizio effettivamente prestato in qualità di Tutor/Esperto nei corsi di formazione per il personale ATA –  Accordo 1</w:t>
      </w:r>
      <w:r>
        <w:t>2</w:t>
      </w:r>
      <w:r w:rsidRPr="006C2D80">
        <w:t xml:space="preserve"> Ma</w:t>
      </w:r>
      <w:r>
        <w:t>rzo</w:t>
      </w:r>
      <w:r w:rsidRPr="006C2D80">
        <w:t xml:space="preserve"> 200</w:t>
      </w:r>
      <w:r>
        <w:t>9</w:t>
      </w:r>
      <w:r w:rsidRPr="006C2D80">
        <w:t xml:space="preserve"> – </w:t>
      </w:r>
      <w:r>
        <w:t>3</w:t>
      </w:r>
      <w:r w:rsidRPr="006C2D80">
        <w:t xml:space="preserve">° segmento formativo </w:t>
      </w:r>
      <w:r>
        <w:t xml:space="preserve">- II^ pos. economica </w:t>
      </w:r>
      <w:r w:rsidRPr="006C2D80">
        <w:t xml:space="preserve">(Punti </w:t>
      </w:r>
      <w:r>
        <w:t>5</w:t>
      </w:r>
      <w:r w:rsidRPr="006C2D80">
        <w:t xml:space="preserve"> per ogni corso – massimo valutabile 5 corsi)</w:t>
      </w:r>
    </w:p>
    <w:p w:rsidR="00906C86" w:rsidRDefault="00906C86" w:rsidP="00E539E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6C2D80">
        <w:rPr>
          <w:b/>
          <w:bCs/>
        </w:rPr>
        <w:t>TOTALE B (MAX 2</w:t>
      </w:r>
      <w:r>
        <w:rPr>
          <w:b/>
          <w:bCs/>
        </w:rPr>
        <w:t>5</w:t>
      </w:r>
      <w:r w:rsidRPr="006C2D80">
        <w:rPr>
          <w:b/>
          <w:bCs/>
        </w:rPr>
        <w:t>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  <w:r>
        <w:rPr>
          <w:b/>
          <w:bCs/>
        </w:rPr>
        <w:t>D</w:t>
      </w:r>
      <w:r w:rsidRPr="006C2D80">
        <w:rPr>
          <w:b/>
          <w:bCs/>
        </w:rPr>
        <w:t>)</w:t>
      </w:r>
      <w:r w:rsidRPr="006C2D80">
        <w:t xml:space="preserve"> Servizio effettivamente prestato in qualità di Tutor/Esperto nei corsi di formazione per il personale ATA diversi da ex art.3</w:t>
      </w:r>
      <w:r>
        <w:t>,</w:t>
      </w:r>
      <w:r w:rsidRPr="006C2D80">
        <w:t xml:space="preserve">  da ex art.7 </w:t>
      </w:r>
      <w:r>
        <w:t>e da 3</w:t>
      </w:r>
      <w:r w:rsidRPr="006C2D80">
        <w:t xml:space="preserve">° segmento formativo </w:t>
      </w:r>
      <w:r>
        <w:t xml:space="preserve">- II^ pos. economica </w:t>
      </w:r>
      <w:r w:rsidRPr="006C2D80">
        <w:t>(Punti 1 per ogni corso – massimo valutabile 5 corsi)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6C2D80">
        <w:rPr>
          <w:b/>
          <w:bCs/>
        </w:rPr>
        <w:t xml:space="preserve">TOTALE </w:t>
      </w:r>
      <w:r>
        <w:rPr>
          <w:b/>
          <w:bCs/>
        </w:rPr>
        <w:t>D</w:t>
      </w:r>
      <w:r w:rsidRPr="006C2D80">
        <w:rPr>
          <w:b/>
          <w:bCs/>
        </w:rPr>
        <w:t xml:space="preserve"> (MAX 5)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b/>
          <w:bCs/>
        </w:rPr>
        <w:t>E</w:t>
      </w:r>
      <w:r w:rsidRPr="006C2D80">
        <w:rPr>
          <w:b/>
          <w:bCs/>
        </w:rPr>
        <w:t>)</w:t>
      </w:r>
      <w:r w:rsidRPr="006C2D80">
        <w:t xml:space="preserve"> Certificazioni relative a competenze informatiche (valutabile 1 solo titolo – punti 5) ECDL/EIPASS/ALTRO  </w:t>
      </w:r>
      <w:r w:rsidRPr="006C2D80">
        <w:rPr>
          <w:b/>
          <w:bCs/>
        </w:rPr>
        <w:t xml:space="preserve">TOTALE </w:t>
      </w:r>
      <w:r>
        <w:rPr>
          <w:b/>
          <w:bCs/>
        </w:rPr>
        <w:t>E</w:t>
      </w:r>
      <w:r w:rsidRPr="006C2D80">
        <w:rPr>
          <w:b/>
          <w:bCs/>
        </w:rPr>
        <w:t xml:space="preserve"> (5)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  <w:r>
        <w:rPr>
          <w:b/>
          <w:bCs/>
        </w:rPr>
        <w:t>F</w:t>
      </w:r>
      <w:r w:rsidRPr="006C2D80">
        <w:rPr>
          <w:b/>
          <w:bCs/>
        </w:rPr>
        <w:t>)</w:t>
      </w:r>
      <w:r w:rsidRPr="006C2D80">
        <w:t xml:space="preserve"> Partecipazione in qualità di discente nei corsi di formazione e/o aggiornamento sulle T.I.C.</w:t>
      </w:r>
      <w:r>
        <w:t xml:space="preserve"> </w:t>
      </w:r>
      <w:r w:rsidRPr="006C2D80">
        <w:t>e/o L.I.M. (Punti 1 per ogni corso – massimo valutabile 5 corsi)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6C2D80">
        <w:rPr>
          <w:b/>
          <w:bCs/>
        </w:rPr>
        <w:t xml:space="preserve">TOTALE </w:t>
      </w:r>
      <w:r>
        <w:rPr>
          <w:b/>
          <w:bCs/>
        </w:rPr>
        <w:t>F</w:t>
      </w:r>
      <w:r w:rsidRPr="006C2D80">
        <w:rPr>
          <w:b/>
          <w:bCs/>
        </w:rPr>
        <w:t xml:space="preserve"> (MAX 5)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  <w:r>
        <w:rPr>
          <w:b/>
          <w:bCs/>
        </w:rPr>
        <w:t>G</w:t>
      </w:r>
      <w:r w:rsidRPr="006C2D80">
        <w:rPr>
          <w:b/>
          <w:bCs/>
        </w:rPr>
        <w:t>)</w:t>
      </w:r>
      <w:r w:rsidRPr="006C2D80">
        <w:t xml:space="preserve"> TITOLI CULTURALI (si valuta 1 solo titolo, il più alto)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  <w:r w:rsidRPr="006C2D80">
        <w:t>Diploma di II° Grado (punti 1)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  <w:r w:rsidRPr="006C2D80">
        <w:t>Laurea triennale (punti 3)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  <w:r w:rsidRPr="006C2D80">
        <w:t>Laurea specialistica o Laurea vecchio ordinamento (punti 5)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6C2D80">
        <w:rPr>
          <w:b/>
          <w:bCs/>
        </w:rPr>
        <w:t xml:space="preserve">TOTALE </w:t>
      </w:r>
      <w:r>
        <w:rPr>
          <w:b/>
          <w:bCs/>
        </w:rPr>
        <w:t>G</w:t>
      </w:r>
      <w:r w:rsidRPr="006C2D80">
        <w:rPr>
          <w:b/>
          <w:bCs/>
        </w:rPr>
        <w:t xml:space="preserve"> (MAX 5)</w:t>
      </w:r>
    </w:p>
    <w:p w:rsidR="00906C86" w:rsidRPr="006C2D80" w:rsidRDefault="00906C86" w:rsidP="006C2D80">
      <w:pPr>
        <w:autoSpaceDE w:val="0"/>
        <w:autoSpaceDN w:val="0"/>
        <w:adjustRightInd w:val="0"/>
        <w:spacing w:after="0" w:line="240" w:lineRule="auto"/>
        <w:jc w:val="both"/>
      </w:pPr>
    </w:p>
    <w:p w:rsidR="00906C86" w:rsidRPr="006C2D80" w:rsidRDefault="00906C86" w:rsidP="006C2D80">
      <w:pPr>
        <w:jc w:val="both"/>
        <w:rPr>
          <w:b/>
          <w:bCs/>
        </w:rPr>
      </w:pPr>
      <w:r w:rsidRPr="006C2D80">
        <w:rPr>
          <w:b/>
          <w:bCs/>
        </w:rPr>
        <w:t xml:space="preserve">TOTALE PUNTEGGIO (MAX </w:t>
      </w:r>
      <w:r>
        <w:rPr>
          <w:b/>
          <w:bCs/>
        </w:rPr>
        <w:t>75</w:t>
      </w:r>
      <w:r w:rsidRPr="006C2D80">
        <w:rPr>
          <w:b/>
          <w:bCs/>
        </w:rPr>
        <w:t>)</w:t>
      </w:r>
    </w:p>
    <w:sectPr w:rsidR="00906C86" w:rsidRPr="006C2D80" w:rsidSect="000174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522C"/>
    <w:rsid w:val="00017427"/>
    <w:rsid w:val="00024B19"/>
    <w:rsid w:val="000756EE"/>
    <w:rsid w:val="000C53C9"/>
    <w:rsid w:val="00191157"/>
    <w:rsid w:val="0060522C"/>
    <w:rsid w:val="006C2D80"/>
    <w:rsid w:val="0074011D"/>
    <w:rsid w:val="0078100C"/>
    <w:rsid w:val="00906C86"/>
    <w:rsid w:val="009871A7"/>
    <w:rsid w:val="009D7B37"/>
    <w:rsid w:val="00B162BD"/>
    <w:rsid w:val="00D63BCD"/>
    <w:rsid w:val="00E539E5"/>
    <w:rsid w:val="00EB53F0"/>
    <w:rsid w:val="00EC0EF8"/>
    <w:rsid w:val="00F54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42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257</Words>
  <Characters>1471</Characters>
  <Application>Microsoft Office Outlook</Application>
  <DocSecurity>0</DocSecurity>
  <Lines>0</Lines>
  <Paragraphs>0</Paragraphs>
  <ScaleCrop>false</ScaleCrop>
  <Company>BASTARDS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 A - ALLEGATA ALL'AVVISO PUBBLICO</dc:title>
  <dc:subject/>
  <dc:creator>Utente 1</dc:creator>
  <cp:keywords/>
  <dc:description/>
  <cp:lastModifiedBy>Antonella</cp:lastModifiedBy>
  <cp:revision>2</cp:revision>
  <dcterms:created xsi:type="dcterms:W3CDTF">2015-11-03T20:35:00Z</dcterms:created>
  <dcterms:modified xsi:type="dcterms:W3CDTF">2015-11-03T20:35:00Z</dcterms:modified>
</cp:coreProperties>
</file>